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7E" w:rsidRPr="00DB6B63" w:rsidRDefault="00DE6B7E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6B7E" w:rsidRPr="00D733A7" w:rsidRDefault="00DE6B7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E6B7E" w:rsidRPr="00D733A7" w:rsidRDefault="00DE6B7E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DE6B7E" w:rsidRPr="00D733A7" w:rsidRDefault="00DE6B7E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E6B7E" w:rsidRPr="008830F4" w:rsidRDefault="00DE6B7E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E6B7E" w:rsidRPr="00D733A7" w:rsidRDefault="00DE6B7E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DE6B7E" w:rsidRPr="00A736B2" w:rsidRDefault="00DE6B7E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E6B7E" w:rsidRPr="0091071D" w:rsidRDefault="00DE6B7E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233</w:t>
      </w:r>
    </w:p>
    <w:p w:rsidR="00DE6B7E" w:rsidRPr="0091071D" w:rsidRDefault="00DE6B7E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E6B7E" w:rsidRDefault="00DE6B7E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B7E" w:rsidRPr="004E0FD6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4927/17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DE6B7E" w:rsidRDefault="00DE6B7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E6B7E" w:rsidRPr="00380184" w:rsidRDefault="00DE6B7E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E6B7E" w:rsidRPr="00380184" w:rsidRDefault="00DE6B7E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E6B7E" w:rsidRPr="009B4FA8" w:rsidRDefault="00DE6B7E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E6B7E" w:rsidRPr="0002000E" w:rsidRDefault="00DE6B7E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E6B7E" w:rsidRPr="0095208B" w:rsidRDefault="00DE6B7E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E6B7E" w:rsidRPr="0002000E" w:rsidRDefault="00DE6B7E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E6B7E" w:rsidRPr="00A736B2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DE6B7E" w:rsidRPr="00D733A7" w:rsidRDefault="00DE6B7E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E6B7E" w:rsidRPr="00A736B2" w:rsidRDefault="00DE6B7E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DE6B7E" w:rsidRDefault="00DE6B7E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DE6B7E" w:rsidRDefault="00DE6B7E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E6B7E" w:rsidRPr="0095208B" w:rsidRDefault="00DE6B7E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</w:p>
    <w:sectPr w:rsidR="00DE6B7E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7E" w:rsidRDefault="00DE6B7E">
      <w:r>
        <w:separator/>
      </w:r>
    </w:p>
  </w:endnote>
  <w:endnote w:type="continuationSeparator" w:id="0">
    <w:p w:rsidR="00DE6B7E" w:rsidRDefault="00DE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Default="00DE6B7E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E6B7E" w:rsidRPr="002426C1" w:rsidRDefault="00DE6B7E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Pr="00627A1B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E6B7E" w:rsidRPr="001F600F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7E" w:rsidRDefault="00DE6B7E">
      <w:r>
        <w:separator/>
      </w:r>
    </w:p>
  </w:footnote>
  <w:footnote w:type="continuationSeparator" w:id="0">
    <w:p w:rsidR="00DE6B7E" w:rsidRDefault="00DE6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Pr="005B69F7" w:rsidRDefault="00DE6B7E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DE6B7E" w:rsidRPr="005B69F7" w:rsidRDefault="00DE6B7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6B7E" w:rsidRDefault="00DE6B7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E6B7E" w:rsidRPr="00C46212" w:rsidRDefault="00DE6B7E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39A2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C33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DCE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C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5431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860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75C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07F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0B67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29BE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568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0BC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0D5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9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44F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59C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6B7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543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543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543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B543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B5431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5431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B5431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1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481</Words>
  <Characters>2745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3</cp:revision>
  <cp:lastPrinted>2021-09-16T08:14:00Z</cp:lastPrinted>
  <dcterms:created xsi:type="dcterms:W3CDTF">2021-10-05T08:11:00Z</dcterms:created>
  <dcterms:modified xsi:type="dcterms:W3CDTF">2021-10-05T08:21:00Z</dcterms:modified>
</cp:coreProperties>
</file>